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7E163771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3559E89B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553D543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2CD43D30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653C1C4C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4E1682D9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50A6A69B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2452781B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0AD65796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5BEADCAC" w14:textId="77777777">
      <w:pPr>
        <w:rPr>
          <w:rFonts w:ascii="Arial" w:hAnsi="Arial" w:cs="Arial"/>
        </w:rPr>
      </w:pPr>
    </w:p>
    <w:p w:rsidR="005172D0" w:rsidP="005172D0" w:rsidRDefault="005172D0" w14:paraId="5C20A1C0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D77000">
        <w:rPr>
          <w:rFonts w:ascii="Arial" w:hAnsi="Arial" w:cs="Arial"/>
        </w:rPr>
        <w:t xml:space="preserve">Matiji </w:t>
      </w:r>
      <w:proofErr w:type="spellStart"/>
      <w:r w:rsidR="00D77000">
        <w:rPr>
          <w:rFonts w:ascii="Arial" w:hAnsi="Arial" w:cs="Arial"/>
        </w:rPr>
        <w:t>Šipeku</w:t>
      </w:r>
      <w:proofErr w:type="spellEnd"/>
      <w:r w:rsidR="00591393">
        <w:rPr>
          <w:rFonts w:ascii="Arial" w:hAnsi="Arial" w:cs="Arial"/>
        </w:rPr>
        <w:t xml:space="preserve">, </w:t>
      </w:r>
      <w:r w:rsidR="00D77000">
        <w:rPr>
          <w:rFonts w:ascii="Arial" w:hAnsi="Arial" w:cs="Arial"/>
        </w:rPr>
        <w:t>8</w:t>
      </w:r>
      <w:r w:rsidR="00B36ABF">
        <w:rPr>
          <w:rFonts w:ascii="Arial" w:hAnsi="Arial" w:cs="Arial"/>
        </w:rPr>
        <w:t xml:space="preserve">. </w:t>
      </w:r>
      <w:r w:rsidR="00D77000">
        <w:rPr>
          <w:rFonts w:ascii="Arial" w:hAnsi="Arial" w:cs="Arial"/>
        </w:rPr>
        <w:t>lipnja</w:t>
      </w:r>
      <w:r w:rsidR="00C75196">
        <w:rPr>
          <w:rFonts w:ascii="Arial" w:hAnsi="Arial" w:cs="Arial"/>
        </w:rPr>
        <w:t xml:space="preserve"> 202</w:t>
      </w:r>
      <w:r w:rsidR="00B613DF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6AEA38D6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36934DC6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4C1B6B49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52EFBEDD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46278C">
        <w:rPr>
          <w:rFonts w:ascii="Arial" w:hAnsi="Arial" w:cs="Arial"/>
        </w:rPr>
        <w:t xml:space="preserve">Matiji </w:t>
      </w:r>
      <w:proofErr w:type="spellStart"/>
      <w:r w:rsidR="0046278C">
        <w:rPr>
          <w:rFonts w:ascii="Arial" w:hAnsi="Arial" w:cs="Arial"/>
        </w:rPr>
        <w:t>Šipeku</w:t>
      </w:r>
      <w:proofErr w:type="spellEnd"/>
      <w:r w:rsidR="00B36ABF">
        <w:rPr>
          <w:rFonts w:ascii="Arial" w:hAnsi="Arial" w:cs="Arial"/>
        </w:rPr>
        <w:t xml:space="preserve">, OIB </w:t>
      </w:r>
      <w:r w:rsidR="0046278C">
        <w:rPr>
          <w:rFonts w:ascii="Arial" w:hAnsi="Arial" w:cs="Arial"/>
        </w:rPr>
        <w:t>91440545430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proofErr w:type="spellStart"/>
      <w:r w:rsidR="0046278C">
        <w:rPr>
          <w:rFonts w:ascii="Arial" w:hAnsi="Arial" w:cs="Arial"/>
        </w:rPr>
        <w:t>Igrišću</w:t>
      </w:r>
      <w:proofErr w:type="spellEnd"/>
      <w:r w:rsidR="0046278C">
        <w:rPr>
          <w:rFonts w:ascii="Arial" w:hAnsi="Arial" w:cs="Arial"/>
        </w:rPr>
        <w:t>, Mihanovićeva 9</w:t>
      </w:r>
      <w:r w:rsidR="001919F7">
        <w:rPr>
          <w:rFonts w:ascii="Arial" w:hAnsi="Arial" w:cs="Arial"/>
        </w:rPr>
        <w:t xml:space="preserve">, zbog prekršaja iz članka </w:t>
      </w:r>
      <w:r w:rsidR="0046278C">
        <w:rPr>
          <w:rFonts w:ascii="Arial" w:hAnsi="Arial" w:cs="Arial"/>
        </w:rPr>
        <w:t>53</w:t>
      </w:r>
      <w:r w:rsidR="00FC067D">
        <w:rPr>
          <w:rFonts w:ascii="Arial" w:hAnsi="Arial" w:cs="Arial"/>
        </w:rPr>
        <w:t>.</w:t>
      </w:r>
      <w:r w:rsidR="00904739">
        <w:rPr>
          <w:rFonts w:ascii="Arial" w:hAnsi="Arial" w:cs="Arial"/>
        </w:rPr>
        <w:t xml:space="preserve"> Zakona o </w:t>
      </w:r>
      <w:r w:rsidR="0046278C">
        <w:rPr>
          <w:rFonts w:ascii="Arial" w:hAnsi="Arial" w:cs="Arial"/>
        </w:rPr>
        <w:t>sigurnosti prometa na cestama</w:t>
      </w:r>
      <w:r>
        <w:rPr>
          <w:rFonts w:ascii="Arial" w:hAnsi="Arial" w:cs="Arial"/>
        </w:rPr>
        <w:t>.</w:t>
      </w:r>
    </w:p>
    <w:p w:rsidR="005172D0" w:rsidP="005172D0" w:rsidRDefault="005172D0" w14:paraId="5279FAF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2C9E28BB" w14:textId="77777777">
      <w:pPr>
        <w:jc w:val="both"/>
        <w:rPr>
          <w:rFonts w:ascii="Arial" w:hAnsi="Arial" w:cs="Arial"/>
        </w:rPr>
      </w:pPr>
    </w:p>
    <w:p w:rsidR="005172D0" w:rsidP="005172D0" w:rsidRDefault="005172D0" w14:paraId="4A8D5497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E3DA5">
        <w:rPr>
          <w:rFonts w:ascii="Arial" w:hAnsi="Arial" w:cs="Arial"/>
        </w:rPr>
        <w:t>Općinskog</w:t>
      </w:r>
      <w:r w:rsidR="00904739">
        <w:rPr>
          <w:rFonts w:ascii="Arial" w:hAnsi="Arial" w:cs="Arial"/>
        </w:rPr>
        <w:t xml:space="preserve"> suda u </w:t>
      </w:r>
      <w:r w:rsidR="00FD0461">
        <w:rPr>
          <w:rFonts w:ascii="Arial" w:hAnsi="Arial" w:cs="Arial"/>
        </w:rPr>
        <w:t>Novom Zagrebu,</w:t>
      </w:r>
      <w:r w:rsidR="002F7CF3">
        <w:rPr>
          <w:rFonts w:ascii="Arial" w:hAnsi="Arial" w:cs="Arial"/>
        </w:rPr>
        <w:t xml:space="preserve"> </w:t>
      </w:r>
      <w:r w:rsidR="00814AAE">
        <w:rPr>
          <w:rFonts w:ascii="Arial" w:hAnsi="Arial" w:cs="Arial"/>
        </w:rPr>
        <w:t xml:space="preserve">Stalna služba u Samoboru,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>ovni broj Pp</w:t>
      </w:r>
      <w:r w:rsidR="00B36ABF">
        <w:rPr>
          <w:rFonts w:ascii="Arial" w:hAnsi="Arial" w:cs="Arial"/>
        </w:rPr>
        <w:t>-</w:t>
      </w:r>
      <w:r w:rsidR="006F70D4">
        <w:rPr>
          <w:rFonts w:ascii="Arial" w:hAnsi="Arial" w:cs="Arial"/>
        </w:rPr>
        <w:t>1786</w:t>
      </w:r>
      <w:r w:rsidR="00174130">
        <w:rPr>
          <w:rFonts w:ascii="Arial" w:hAnsi="Arial" w:cs="Arial"/>
        </w:rPr>
        <w:t>/20</w:t>
      </w:r>
      <w:r w:rsidR="00DC2500">
        <w:rPr>
          <w:rFonts w:ascii="Arial" w:hAnsi="Arial" w:cs="Arial"/>
        </w:rPr>
        <w:t>2</w:t>
      </w:r>
      <w:r w:rsidR="006F70D4">
        <w:rPr>
          <w:rFonts w:ascii="Arial" w:hAnsi="Arial" w:cs="Arial"/>
        </w:rPr>
        <w:t>3</w:t>
      </w:r>
      <w:r w:rsidR="00A0264F">
        <w:rPr>
          <w:rFonts w:ascii="Arial" w:hAnsi="Arial" w:cs="Arial"/>
        </w:rPr>
        <w:t xml:space="preserve"> od </w:t>
      </w:r>
      <w:r w:rsidR="00A83810">
        <w:rPr>
          <w:rFonts w:ascii="Arial" w:hAnsi="Arial" w:cs="Arial"/>
        </w:rPr>
        <w:t>5</w:t>
      </w:r>
      <w:r w:rsidR="00503FC1">
        <w:rPr>
          <w:rFonts w:ascii="Arial" w:hAnsi="Arial" w:cs="Arial"/>
        </w:rPr>
        <w:t xml:space="preserve">. </w:t>
      </w:r>
      <w:r w:rsidR="006F70D4">
        <w:rPr>
          <w:rFonts w:ascii="Arial" w:hAnsi="Arial" w:cs="Arial"/>
        </w:rPr>
        <w:t>lipnja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E17B65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6F70D4">
        <w:rPr>
          <w:rFonts w:ascii="Arial" w:hAnsi="Arial" w:cs="Arial"/>
        </w:rPr>
        <w:t xml:space="preserve">Matiji </w:t>
      </w:r>
      <w:proofErr w:type="spellStart"/>
      <w:r w:rsidR="006F70D4">
        <w:rPr>
          <w:rFonts w:ascii="Arial" w:hAnsi="Arial" w:cs="Arial"/>
        </w:rPr>
        <w:t>Šipeku</w:t>
      </w:r>
      <w:proofErr w:type="spellEnd"/>
      <w:r>
        <w:rPr>
          <w:rFonts w:ascii="Arial" w:hAnsi="Arial" w:cs="Arial"/>
        </w:rPr>
        <w:t xml:space="preserve"> izrečena je novčana kazna u iznosu od </w:t>
      </w:r>
      <w:r w:rsidR="00EA0528">
        <w:rPr>
          <w:rFonts w:ascii="Arial" w:hAnsi="Arial" w:cs="Arial"/>
        </w:rPr>
        <w:t>1</w:t>
      </w:r>
      <w:r w:rsidR="006F70D4">
        <w:rPr>
          <w:rFonts w:ascii="Arial" w:hAnsi="Arial" w:cs="Arial"/>
        </w:rPr>
        <w:t>5</w:t>
      </w:r>
      <w:r w:rsidR="00E17B65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0721B1">
        <w:rPr>
          <w:rFonts w:ascii="Arial" w:hAnsi="Arial" w:cs="Arial"/>
        </w:rPr>
        <w:t>.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6F70D4">
        <w:rPr>
          <w:rFonts w:ascii="Arial" w:hAnsi="Arial" w:cs="Arial"/>
        </w:rPr>
        <w:t>5</w:t>
      </w:r>
      <w:r w:rsidR="00496E34">
        <w:rPr>
          <w:rFonts w:ascii="Arial" w:hAnsi="Arial" w:cs="Arial"/>
        </w:rPr>
        <w:t xml:space="preserve">. </w:t>
      </w:r>
      <w:r w:rsidR="006F70D4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0721B1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2AF309B6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48C85153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47E4BE8F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2D6F52E3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6F70D4">
        <w:rPr>
          <w:rFonts w:ascii="Arial" w:hAnsi="Arial" w:cs="Arial"/>
        </w:rPr>
        <w:t>8</w:t>
      </w:r>
      <w:r w:rsidR="00190F88">
        <w:rPr>
          <w:rFonts w:ascii="Arial" w:hAnsi="Arial" w:cs="Arial"/>
        </w:rPr>
        <w:t xml:space="preserve">. </w:t>
      </w:r>
      <w:r w:rsidR="006F70D4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202</w:t>
      </w:r>
      <w:r w:rsidR="007C6239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22CB8743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7510E30A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7B80F999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23E2DE56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51784BB4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0EFD16A7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1E5ACB7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1C3CD3C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64942AB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33790A3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5B4951C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BC9091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A6FBBB6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400CBD72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1DF4638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39B4979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375E8478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43CC8DB0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19647986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3E96C253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38A9D048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017982" w:rsidP="00904739" w:rsidRDefault="005172D0" w14:paraId="65A823BC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79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osuđeniku </w:t>
      </w:r>
    </w:p>
    <w:p w:rsidR="005172D0" w:rsidP="005172D0" w:rsidRDefault="00904739" w14:paraId="7E6FCB5E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172D0">
        <w:rPr>
          <w:rFonts w:ascii="Arial" w:hAnsi="Arial" w:cs="Arial"/>
        </w:rPr>
        <w:t>.</w:t>
      </w:r>
      <w:r w:rsidR="00017982">
        <w:rPr>
          <w:rFonts w:ascii="Arial" w:hAnsi="Arial" w:cs="Arial"/>
        </w:rPr>
        <w:t xml:space="preserve"> </w:t>
      </w:r>
      <w:r w:rsidR="005172D0">
        <w:rPr>
          <w:rFonts w:ascii="Arial" w:hAnsi="Arial" w:cs="Arial"/>
        </w:rPr>
        <w:t xml:space="preserve">spis </w:t>
      </w:r>
    </w:p>
    <w:p w:rsidR="005172D0" w:rsidP="005172D0" w:rsidRDefault="005172D0" w14:paraId="21D9E0D1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3E927B95" w14:textId="77777777">
      <w:pPr>
        <w:rPr>
          <w:rFonts w:ascii="Arial" w:hAnsi="Arial" w:cs="Arial"/>
        </w:rPr>
      </w:pPr>
    </w:p>
    <w:p w:rsidR="005172D0" w:rsidP="005172D0" w:rsidRDefault="005172D0" w14:paraId="149BCBD0" w14:textId="77777777">
      <w:pPr>
        <w:rPr>
          <w:rFonts w:ascii="Arial" w:hAnsi="Arial" w:cs="Arial"/>
        </w:rPr>
      </w:pPr>
    </w:p>
    <w:p w:rsidRPr="005172D0" w:rsidR="00A46F5A" w:rsidP="005172D0" w:rsidRDefault="00A46F5A" w14:paraId="37E6A562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6A98" w:rsidP="008B2816" w:rsidRDefault="002F6A98" w14:paraId="2DA1B63A" w14:textId="77777777">
      <w:pPr>
        <w:spacing w:line="240" w:lineRule="auto"/>
      </w:pPr>
      <w:r>
        <w:separator/>
      </w:r>
    </w:p>
  </w:endnote>
  <w:endnote w:type="continuationSeparator" w:id="0">
    <w:p w:rsidR="002F6A98" w:rsidP="008B2816" w:rsidRDefault="002F6A98" w14:paraId="21B5D3C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6A98" w:rsidP="008B2816" w:rsidRDefault="002F6A98" w14:paraId="25DD3918" w14:textId="77777777">
      <w:pPr>
        <w:spacing w:line="240" w:lineRule="auto"/>
      </w:pPr>
      <w:r>
        <w:separator/>
      </w:r>
    </w:p>
  </w:footnote>
  <w:footnote w:type="continuationSeparator" w:id="0">
    <w:p w:rsidR="002F6A98" w:rsidP="008B2816" w:rsidRDefault="002F6A98" w14:paraId="75A06CB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730295BC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A83EBE">
      <w:t>1</w:t>
    </w:r>
    <w:r w:rsidR="00D77000">
      <w:t>67</w:t>
    </w:r>
    <w:r w:rsidR="00E07E2D">
      <w:t>0</w:t>
    </w:r>
    <w:r w:rsidR="00B549D1">
      <w:t>/20</w:t>
    </w:r>
    <w:r w:rsidR="000F3F8E">
      <w:t>2</w:t>
    </w:r>
    <w:r w:rsidR="00B613DF">
      <w:t>3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7982"/>
    <w:rsid w:val="00020921"/>
    <w:rsid w:val="00022DDC"/>
    <w:rsid w:val="00025306"/>
    <w:rsid w:val="00025FF3"/>
    <w:rsid w:val="00026DBE"/>
    <w:rsid w:val="00032E63"/>
    <w:rsid w:val="0003343D"/>
    <w:rsid w:val="00033448"/>
    <w:rsid w:val="0003445E"/>
    <w:rsid w:val="00034694"/>
    <w:rsid w:val="000357DC"/>
    <w:rsid w:val="00036C70"/>
    <w:rsid w:val="00045531"/>
    <w:rsid w:val="00051670"/>
    <w:rsid w:val="000721B1"/>
    <w:rsid w:val="00073E4C"/>
    <w:rsid w:val="000820F6"/>
    <w:rsid w:val="00082780"/>
    <w:rsid w:val="000852DE"/>
    <w:rsid w:val="00091829"/>
    <w:rsid w:val="00095C11"/>
    <w:rsid w:val="000A0CEA"/>
    <w:rsid w:val="000A3692"/>
    <w:rsid w:val="000A717D"/>
    <w:rsid w:val="000A74A2"/>
    <w:rsid w:val="000B0071"/>
    <w:rsid w:val="000B1818"/>
    <w:rsid w:val="000B34E1"/>
    <w:rsid w:val="000C2AE8"/>
    <w:rsid w:val="000C3A6E"/>
    <w:rsid w:val="000C5BD2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357B1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85639"/>
    <w:rsid w:val="00190F88"/>
    <w:rsid w:val="001919F7"/>
    <w:rsid w:val="001948DA"/>
    <w:rsid w:val="001A2A2F"/>
    <w:rsid w:val="001A6784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97271"/>
    <w:rsid w:val="002A0361"/>
    <w:rsid w:val="002A5EE1"/>
    <w:rsid w:val="002A634B"/>
    <w:rsid w:val="002B0D5F"/>
    <w:rsid w:val="002B4146"/>
    <w:rsid w:val="002C1468"/>
    <w:rsid w:val="002D3CDC"/>
    <w:rsid w:val="002E6B48"/>
    <w:rsid w:val="002F2ADF"/>
    <w:rsid w:val="002F6A98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0D6C"/>
    <w:rsid w:val="00323BD0"/>
    <w:rsid w:val="00326B6C"/>
    <w:rsid w:val="0033340A"/>
    <w:rsid w:val="003350C5"/>
    <w:rsid w:val="00341CB5"/>
    <w:rsid w:val="00344CAA"/>
    <w:rsid w:val="003538D4"/>
    <w:rsid w:val="0035391A"/>
    <w:rsid w:val="00357E29"/>
    <w:rsid w:val="00362441"/>
    <w:rsid w:val="0037275C"/>
    <w:rsid w:val="0037527A"/>
    <w:rsid w:val="0038188C"/>
    <w:rsid w:val="00381CFF"/>
    <w:rsid w:val="00381DFC"/>
    <w:rsid w:val="003864E0"/>
    <w:rsid w:val="00395AE4"/>
    <w:rsid w:val="00396D4E"/>
    <w:rsid w:val="003A0567"/>
    <w:rsid w:val="003A78D7"/>
    <w:rsid w:val="003B0820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3357"/>
    <w:rsid w:val="00424225"/>
    <w:rsid w:val="00425594"/>
    <w:rsid w:val="00425DD5"/>
    <w:rsid w:val="004319C4"/>
    <w:rsid w:val="00454B54"/>
    <w:rsid w:val="00457DBA"/>
    <w:rsid w:val="00460489"/>
    <w:rsid w:val="0046278C"/>
    <w:rsid w:val="00465541"/>
    <w:rsid w:val="00465FAC"/>
    <w:rsid w:val="00466912"/>
    <w:rsid w:val="00470666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4517"/>
    <w:rsid w:val="005657FA"/>
    <w:rsid w:val="00566BB0"/>
    <w:rsid w:val="0057222D"/>
    <w:rsid w:val="00575632"/>
    <w:rsid w:val="00585DA6"/>
    <w:rsid w:val="00585FE0"/>
    <w:rsid w:val="00591393"/>
    <w:rsid w:val="0059386C"/>
    <w:rsid w:val="00595978"/>
    <w:rsid w:val="005A3C5F"/>
    <w:rsid w:val="005A5FE3"/>
    <w:rsid w:val="005A7968"/>
    <w:rsid w:val="005B0595"/>
    <w:rsid w:val="005B7248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78E6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2649D"/>
    <w:rsid w:val="00633CC3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6F70D4"/>
    <w:rsid w:val="0070200F"/>
    <w:rsid w:val="0070421C"/>
    <w:rsid w:val="00704561"/>
    <w:rsid w:val="00705758"/>
    <w:rsid w:val="007075EC"/>
    <w:rsid w:val="007102C6"/>
    <w:rsid w:val="00713CBB"/>
    <w:rsid w:val="00714567"/>
    <w:rsid w:val="0072333F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5A0D"/>
    <w:rsid w:val="00786C99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C6239"/>
    <w:rsid w:val="007D2833"/>
    <w:rsid w:val="007D4E7A"/>
    <w:rsid w:val="007E422A"/>
    <w:rsid w:val="007F4742"/>
    <w:rsid w:val="007F6C64"/>
    <w:rsid w:val="008001DC"/>
    <w:rsid w:val="008022D1"/>
    <w:rsid w:val="00804A01"/>
    <w:rsid w:val="00804F27"/>
    <w:rsid w:val="00806126"/>
    <w:rsid w:val="008068E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81F8A"/>
    <w:rsid w:val="008910F8"/>
    <w:rsid w:val="008A2985"/>
    <w:rsid w:val="008B1593"/>
    <w:rsid w:val="008B2816"/>
    <w:rsid w:val="008C5A67"/>
    <w:rsid w:val="008C785A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176FD"/>
    <w:rsid w:val="00920241"/>
    <w:rsid w:val="00921E0F"/>
    <w:rsid w:val="00926A13"/>
    <w:rsid w:val="00926E2B"/>
    <w:rsid w:val="00941C33"/>
    <w:rsid w:val="009508F9"/>
    <w:rsid w:val="009570DE"/>
    <w:rsid w:val="009638B6"/>
    <w:rsid w:val="009652D8"/>
    <w:rsid w:val="00965809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A03C6"/>
    <w:rsid w:val="009A1180"/>
    <w:rsid w:val="009B7697"/>
    <w:rsid w:val="009C2ED5"/>
    <w:rsid w:val="009C4D95"/>
    <w:rsid w:val="009D4040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F7B"/>
    <w:rsid w:val="00A77B18"/>
    <w:rsid w:val="00A832C8"/>
    <w:rsid w:val="00A837E9"/>
    <w:rsid w:val="00A83810"/>
    <w:rsid w:val="00A83EBE"/>
    <w:rsid w:val="00A85669"/>
    <w:rsid w:val="00A9082B"/>
    <w:rsid w:val="00A96503"/>
    <w:rsid w:val="00A96A89"/>
    <w:rsid w:val="00AA5388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B00565"/>
    <w:rsid w:val="00B01A9C"/>
    <w:rsid w:val="00B06526"/>
    <w:rsid w:val="00B103D8"/>
    <w:rsid w:val="00B17413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66A2"/>
    <w:rsid w:val="00B60403"/>
    <w:rsid w:val="00B613C2"/>
    <w:rsid w:val="00B613DF"/>
    <w:rsid w:val="00B62E02"/>
    <w:rsid w:val="00B701E5"/>
    <w:rsid w:val="00B72039"/>
    <w:rsid w:val="00B72724"/>
    <w:rsid w:val="00B810A2"/>
    <w:rsid w:val="00B8597D"/>
    <w:rsid w:val="00B91EDF"/>
    <w:rsid w:val="00B94F64"/>
    <w:rsid w:val="00BB1700"/>
    <w:rsid w:val="00BB29FF"/>
    <w:rsid w:val="00BC05C6"/>
    <w:rsid w:val="00BC51D3"/>
    <w:rsid w:val="00BC62D2"/>
    <w:rsid w:val="00BC6722"/>
    <w:rsid w:val="00BD7449"/>
    <w:rsid w:val="00BD7DD6"/>
    <w:rsid w:val="00BE78AB"/>
    <w:rsid w:val="00BE7B79"/>
    <w:rsid w:val="00BF03DA"/>
    <w:rsid w:val="00BF7136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B21"/>
    <w:rsid w:val="00CA1F3A"/>
    <w:rsid w:val="00CA2DC3"/>
    <w:rsid w:val="00CA6BAC"/>
    <w:rsid w:val="00CB41E4"/>
    <w:rsid w:val="00CC0503"/>
    <w:rsid w:val="00CC463C"/>
    <w:rsid w:val="00CC716D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2893"/>
    <w:rsid w:val="00D63808"/>
    <w:rsid w:val="00D641CD"/>
    <w:rsid w:val="00D67167"/>
    <w:rsid w:val="00D758F8"/>
    <w:rsid w:val="00D75E1A"/>
    <w:rsid w:val="00D7605D"/>
    <w:rsid w:val="00D77000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07E2D"/>
    <w:rsid w:val="00E13B94"/>
    <w:rsid w:val="00E15973"/>
    <w:rsid w:val="00E17B65"/>
    <w:rsid w:val="00E357DB"/>
    <w:rsid w:val="00E4346C"/>
    <w:rsid w:val="00E50BDE"/>
    <w:rsid w:val="00E616E6"/>
    <w:rsid w:val="00E6771B"/>
    <w:rsid w:val="00E71872"/>
    <w:rsid w:val="00E75191"/>
    <w:rsid w:val="00E75F2D"/>
    <w:rsid w:val="00E7688E"/>
    <w:rsid w:val="00E773F1"/>
    <w:rsid w:val="00E93BAA"/>
    <w:rsid w:val="00E94587"/>
    <w:rsid w:val="00E95ADB"/>
    <w:rsid w:val="00E95EF0"/>
    <w:rsid w:val="00EA0528"/>
    <w:rsid w:val="00EA2102"/>
    <w:rsid w:val="00EA3983"/>
    <w:rsid w:val="00EA6AF4"/>
    <w:rsid w:val="00EB22FB"/>
    <w:rsid w:val="00EB2930"/>
    <w:rsid w:val="00EB479B"/>
    <w:rsid w:val="00EC26BE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39E1"/>
    <w:rsid w:val="00F07214"/>
    <w:rsid w:val="00F12581"/>
    <w:rsid w:val="00F12F00"/>
    <w:rsid w:val="00F17D08"/>
    <w:rsid w:val="00F17EA1"/>
    <w:rsid w:val="00F25C73"/>
    <w:rsid w:val="00F34DC0"/>
    <w:rsid w:val="00F43003"/>
    <w:rsid w:val="00F47E8A"/>
    <w:rsid w:val="00F51EAC"/>
    <w:rsid w:val="00F56ACA"/>
    <w:rsid w:val="00F57615"/>
    <w:rsid w:val="00F61C33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C54E2"/>
    <w:rsid w:val="00FC7081"/>
    <w:rsid w:val="00FC7DEB"/>
    <w:rsid w:val="00FD0461"/>
    <w:rsid w:val="00FD2D5C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6AAE6E6"/>
  <w15:docId w15:val="{DF91283C-57F8-433D-9C45-E6808EFB50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52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52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52D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52D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52D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2023.</izvorni_sadrzaj>
    <derivirana_varijabla naziv="DomainObject.Predmet.DatumOsnivanja_1">2.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Ikp-1670/2023</izvorni_sadrzaj>
    <derivirana_varijabla naziv="DomainObject.Predmet.OznakaBroj_1">Pp Ikp-1670/2023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Šipek</izvorni_sadrzaj>
    <derivirana_varijabla naziv="DomainObject.Predmet.ProtustrankaFormated_1">  Matija Šipek</derivirana_varijabla>
  </DomainObject.Predmet.ProtustrankaFormated>
  <DomainObject.Predmet.ProtustrankaFormatedOIB>
    <izvorni_sadrzaj>  Matija Šipek, OIB 91440545430</izvorni_sadrzaj>
    <derivirana_varijabla naziv="DomainObject.Predmet.ProtustrankaFormatedOIB_1">  Matija Šipek, OIB 91440545430</derivirana_varijabla>
  </DomainObject.Predmet.ProtustrankaFormatedOIB>
  <DomainObject.Predmet.ProtustrankaFormatedWithAdress>
    <izvorni_sadrzaj> Matija Šipek, Mihanovićeva 9, 10297 Igrišće</izvorni_sadrzaj>
    <derivirana_varijabla naziv="DomainObject.Predmet.ProtustrankaFormatedWithAdress_1"> Matija Šipek, Mihanovićeva 9, 10297 Igrišće</derivirana_varijabla>
  </DomainObject.Predmet.ProtustrankaFormatedWithAdress>
  <DomainObject.Predmet.ProtustrankaFormatedWithAdressOIB>
    <izvorni_sadrzaj> Matija Šipek, OIB 91440545430, Mihanovićeva 9, 10297 Igrišće</izvorni_sadrzaj>
    <derivirana_varijabla naziv="DomainObject.Predmet.ProtustrankaFormatedWithAdressOIB_1"> Matija Šipek, OIB 91440545430, Mihanovićeva 9, 10297 Igrišće</derivirana_varijabla>
  </DomainObject.Predmet.ProtustrankaFormatedWithAdressOIB>
  <DomainObject.Predmet.ProtustrankaWithAdress>
    <izvorni_sadrzaj>Matija Šipek Mihanovićeva 9, 10297 Igrišće</izvorni_sadrzaj>
    <derivirana_varijabla naziv="DomainObject.Predmet.ProtustrankaWithAdress_1">Matija Šipek Mihanovićeva 9, 10297 Igrišće</derivirana_varijabla>
  </DomainObject.Predmet.ProtustrankaWithAdress>
  <DomainObject.Predmet.ProtustrankaWithAdressOIB>
    <izvorni_sadrzaj>Matija Šipek, OIB 91440545430, Mihanovićeva 9, 10297 Igrišće</izvorni_sadrzaj>
    <derivirana_varijabla naziv="DomainObject.Predmet.ProtustrankaWithAdressOIB_1">Matija Šipek, OIB 91440545430, Mihanovićeva 9, 10297 Igrišće</derivirana_varijabla>
  </DomainObject.Predmet.ProtustrankaWithAdressOIB>
  <DomainObject.Predmet.ProtustrankaNazivFormated>
    <izvorni_sadrzaj>Matija Šipek</izvorni_sadrzaj>
    <derivirana_varijabla naziv="DomainObject.Predmet.ProtustrankaNazivFormated_1">Matija Šipek</derivirana_varijabla>
  </DomainObject.Predmet.ProtustrankaNazivFormated>
  <DomainObject.Predmet.ProtustrankaNazivFormatedOIB>
    <izvorni_sadrzaj>Matija Šipek, OIB 91440545430</izvorni_sadrzaj>
    <derivirana_varijabla naziv="DomainObject.Predmet.ProtustrankaNazivFormatedOIB_1">Matija Šipek, OIB 91440545430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Matija Šipek</item>
    </izvorni_sadrzaj>
    <derivirana_varijabla naziv="DomainObject.Predmet.ProtuStrankaListFormated_1">
      <item>Matija Šipek</item>
    </derivirana_varijabla>
  </DomainObject.Predmet.ProtuStrankaListFormated>
  <DomainObject.Predmet.ProtuStrankaListFormatedOIB>
    <izvorni_sadrzaj>
      <item>Matija Šipek, OIB 91440545430</item>
    </izvorni_sadrzaj>
    <derivirana_varijabla naziv="DomainObject.Predmet.ProtuStrankaListFormatedOIB_1">
      <item>Matija Šipek, OIB 91440545430</item>
    </derivirana_varijabla>
  </DomainObject.Predmet.ProtuStrankaListFormatedOIB>
  <DomainObject.Predmet.ProtuStrankaListFormatedWithAdress>
    <izvorni_sadrzaj>
      <item>Matija Šipek, Mihanovićeva 9, 10297 Igrišće</item>
    </izvorni_sadrzaj>
    <derivirana_varijabla naziv="DomainObject.Predmet.ProtuStrankaListFormatedWithAdress_1">
      <item>Matija Šipek, Mihanovićeva 9, 10297 Igrišće</item>
    </derivirana_varijabla>
  </DomainObject.Predmet.ProtuStrankaListFormatedWithAdress>
  <DomainObject.Predmet.ProtuStrankaListFormatedWithAdressOIB>
    <izvorni_sadrzaj>
      <item>Matija Šipek, OIB 91440545430, Mihanovićeva 9, 10297 Igrišće</item>
    </izvorni_sadrzaj>
    <derivirana_varijabla naziv="DomainObject.Predmet.ProtuStrankaListFormatedWithAdressOIB_1">
      <item>Matija Šipek, OIB 91440545430, Mihanovićeva 9, 10297 Igrišće</item>
    </derivirana_varijabla>
  </DomainObject.Predmet.ProtuStrankaListFormatedWithAdressOIB>
  <DomainObject.Predmet.ProtuStrankaListNazivFormated>
    <izvorni_sadrzaj>
      <item>Matija Šipek</item>
    </izvorni_sadrzaj>
    <derivirana_varijabla naziv="DomainObject.Predmet.ProtuStrankaListNazivFormated_1">
      <item>Matija Šipek</item>
    </derivirana_varijabla>
  </DomainObject.Predmet.ProtuStrankaListNazivFormated>
  <DomainObject.Predmet.ProtuStrankaListNazivFormatedOIB>
    <izvorni_sadrzaj>
      <item>Matija Šipek, OIB 91440545430</item>
    </izvorni_sadrzaj>
    <derivirana_varijabla naziv="DomainObject.Predmet.ProtuStrankaListNazivFormatedOIB_1">
      <item>Matija Šipek, OIB 91440545430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Formated_1">
      <item>Financijska agencija (FINA)</item>
      <item>Ministarstvo financija, Porezna uprava, Područni ured Zagrebačka županija, Ispostava Zaprešić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FormatedOIB_1">
      <item>Financijska agencija (FINA), OIB 85821130368</item>
      <item>Ministarstvo financija, Porezna uprava, Područni ured Zagrebačka županija, Ispostava Zaprešić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_1">
      <item>Financijska agencija (FINA),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NazivFormated_1">
      <item>Financijska agencija (FINA)</item>
      <item>Ministarstvo financija, Porezna uprava, Područni ured Zagrebačka županija, Ispostava Zaprešić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NazivFormatedOIB_1">
      <item>Financijska agencija (FINA), OIB 85821130368</item>
      <item>Ministarstvo financija, Porezna uprava, Područni ured Zagrebačka županija, Ispostava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Matija Šipek</izvorni_sadrzaj>
    <derivirana_varijabla naziv="DomainObject.Predmet.ProtustrankaIDrugi_1">Matija Šipek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Matija Šipek, OIB 91440545430, Mihanovićeva 9, 10297 Igrišće</izvorni_sadrzaj>
    <derivirana_varijabla naziv="DomainObject.Predmet.ProtustrankaIDrugiAdressOIB_1">Matija Šipek, OIB 91440545430, Mihanovićeva 9,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Šipek</item>
      <item>Financijska agencija (FINA)</item>
      <item>Ministarstvo financija, Porezna uprava, Područni ured Zagrebačka županija, Ispostava Zaprešić</item>
    </izvorni_sadrzaj>
    <derivirana_varijabla naziv="DomainObject.Predmet.SudioniciListNaziv_1">
      <item>Matija Šipek</item>
      <item>Financijska agencija (FINA)</item>
      <item>Ministarstvo financija, Porezna uprava, Područni ured Zagrebačka županija, Ispostava Zaprešić</item>
    </derivirana_varijabla>
  </DomainObject.Predmet.SudioniciListNaziv>
  <DomainObject.Predmet.SudioniciListAdressOIB>
    <izvorni_sadrzaj>
      <item>Matija Šipek, OIB 91440545430, Mihanovićeva 9,10297 Igrišće</item>
      <item>Financijska agencija (FINA), OIB 85821130368, Ulica grada Vukovara 70,10000 Zagreb</item>
      <item>Ministarstvo financija, Porezna uprava, Područni ured Zagrebačka županija, Ispostava Zaprešić, Drage Švajcara 1,10290 Zaprešić</item>
    </izvorni_sadrzaj>
    <derivirana_varijabla naziv="DomainObject.Predmet.SudioniciListAdressOIB_1">
      <item>Matija Šipek, OIB 91440545430, Mihanovićeva 9,10297 Igrišće</item>
      <item>Financijska agencija (FINA), OIB 85821130368, Ulica grada Vukovara 70,10000 Zagreb</item>
      <item>Ministarstvo financija, Porezna uprava, Područni ured Zagrebačka županija, Ispostava Zaprešić, Drage Švajcara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150,00 EUR</izvorni_sadrzaj>
    <derivirana_varijabla naziv="DomainObject.Predmet.Pristojbe_1">trošak za novčana kazna u iznosu od 150,00 EUR</derivirana_varijabla>
  </DomainObject.Predmet.Pristojbe>
  <DomainObject.Predmet.PristojbeSudionikNazivOIB>
    <izvorni_sadrzaj>Matija Šipek, OIB 91440545430</izvorni_sadrzaj>
    <derivirana_varijabla naziv="DomainObject.Predmet.PristojbeSudionikNazivOIB_1">Matija Šipek, OIB 91440545430</derivirana_varijabla>
  </DomainObject.Predmet.PristojbeSudionikNazivOIB>
  <DomainObject.Predmet.PristojbePNB>
    <izvorni_sadrzaj>HR63 6050-48769-1063033535</izvorni_sadrzaj>
    <derivirana_varijabla naziv="DomainObject.Predmet.PristojbePNB_1">HR63 6050-48769-1063033535</derivirana_varijabla>
  </DomainObject.Predmet.PristojbePNB>
  <DomainObject.Predmet.PristojbeIznos>
    <izvorni_sadrzaj>150,00 EUR</izvorni_sadrzaj>
    <derivirana_varijabla naziv="DomainObject.Predmet.PristojbeIznos_1">150,00 EUR</derivirana_varijabla>
  </DomainObject.Predmet.PristojbeIznos>
  <DomainObject.Predmet.PristojbeOpisPlacanja>
    <izvorni_sadrzaj>Novčana kazna Pp-1786/2023, OS NZG.</izvorni_sadrzaj>
    <derivirana_varijabla naziv="DomainObject.Predmet.PristojbeOpisPlacanja_1">Novčana kazna Pp-1786/2023,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91440545430</item>
      <item>, OIB 85821130368</item>
      <item>, OIB null</item>
    </izvorni_sadrzaj>
    <derivirana_varijabla naziv="DomainObject.Predmet.SudioniciListNazivOIB_1">
      <item>, OIB 91440545430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2023.</izvorni_sadrzaj>
    <derivirana_varijabla naziv="DomainObject.PredzadnjaOdlukaIzPredmeta.DatumDonosenjaOdluke_1">16. listopada 2023.</derivirana_varijabla>
  </DomainObject.PredzadnjaOdlukaIzPredmeta.DatumDonosenjaOdluke>
  <DomainObject.PredzadnjaOdlukaIzPredmeta.Oznaka>
    <izvorni_sadrzaj>Pp Ikp-1670/2023-2</izvorni_sadrzaj>
    <derivirana_varijabla naziv="DomainObject.PredzadnjaOdlukaIzPredmeta.Oznaka_1">Pp Ikp-1670/2023-2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2023.</izvorni_sadrzaj>
    <derivirana_varijabla naziv="DomainObject.Predmet.DatumPocetkaProcesa_1">10.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Matija Šipek, Mihanovićeva 9, 10297 Igrišće</izvorni_sadrzaj>
    <derivirana_varijabla naziv="DomainObject.Predmet.OsudenikImePrezimeAdresa_1">Matija Šipek, Mihanovićeva 9, 10297 Igrišće</derivirana_varijabla>
  </DomainObject.Predmet.OsudenikImePrezimeAdresa>
  <DomainObject.Predmet.OsudenikImePrezimeOIBDatRodenja>
    <izvorni_sadrzaj>Matija Šipek, OIB 91440545430, rođen-a 10.08.1993.</izvorni_sadrzaj>
    <derivirana_varijabla naziv="DomainObject.Predmet.OsudenikImePrezimeOIBDatRodenja_1">Matija Šipek, OIB 91440545430, rođen-a 10.08.1993.</derivirana_varijabla>
  </DomainObject.Predmet.OsudenikImePrezimeOIBDatRodenja>
  <DomainObject.IkpPredmet.OdlukaRjesenjeIshodisni>
    <izvorni_sadrzaj>Pp-1786/2023-3 donesena 05.06.2023.</izvorni_sadrzaj>
    <derivirana_varijabla naziv="DomainObject.IkpPredmet.OdlukaRjesenjeIshodisni_1">Pp-1786/2023-3 donesena 05.06.2023.</derivirana_varijabla>
  </DomainObject.IkpPredmet.OdlukaRjesenjeIshodisni>
  <DomainObject.IkpPredmet.NovcanaObaveza.PreostaliIznos>
    <izvorni_sadrzaj>150,00 EUR</izvorni_sadrzaj>
    <derivirana_varijabla naziv="DomainObject.IkpPredmet.NovcanaObaveza.PreostaliIznos_1">150,00 EUR</derivirana_varijabla>
  </DomainObject.IkpPredmet.NovcanaObaveza.PreostaliIznos>
  <DomainObject.IkpPredmet.NovcanaObaveza.PNB>
    <izvorni_sadrzaj>HR63 6050-48769-1063033535</izvorni_sadrzaj>
    <derivirana_varijabla naziv="DomainObject.IkpPredmet.NovcanaObaveza.PNB_1">HR63 6050-48769-1063033535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05.06.2023.</izvorni_sadrzaj>
    <derivirana_varijabla naziv="DomainObject.IkpPredmet.IshodisnaOdlukaDatumPravomocnosti_1">05.06.2023.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01.09.2023.</izvorni_sadrzaj>
    <derivirana_varijabla naziv="DomainObject.IkpPredmet.IshodisnaOdlukaDatumIzvrsnosti_1">01.09.2023.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285</properties:Words>
  <properties:Characters>1519</properties:Characters>
  <properties:Lines>62</properties:Lines>
  <properties:Paragraphs>24</properties:Paragraphs>
  <properties:TotalTime>1295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2026-06-08T07:10:00Z</dcterms:modified>
  <cp:revision>352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šipek 1670.docx)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